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5A4AB" w14:textId="77777777" w:rsidR="00886BB4" w:rsidRDefault="00886BB4" w:rsidP="00886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WHYCHFORD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393B0A84" w14:textId="77777777" w:rsidR="00886BB4" w:rsidRDefault="00886BB4" w:rsidP="00886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0F2DFD" w14:textId="77777777" w:rsidR="00886BB4" w:rsidRDefault="00886BB4" w:rsidP="00886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641A0D" w14:textId="77777777" w:rsidR="00886BB4" w:rsidRDefault="00886BB4" w:rsidP="00886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09484815" w14:textId="1819B7F4" w:rsidR="00886BB4" w:rsidRDefault="00886BB4" w:rsidP="00886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tenth and the fifteenth granted at the last Parliament, in </w:t>
      </w:r>
      <w:r>
        <w:rPr>
          <w:rFonts w:ascii="Times New Roman" w:hAnsi="Times New Roman" w:cs="Times New Roman"/>
          <w:sz w:val="24"/>
          <w:szCs w:val="24"/>
        </w:rPr>
        <w:t>Wiltshire.</w:t>
      </w:r>
    </w:p>
    <w:p w14:paraId="3501FB90" w14:textId="3E8E45BC" w:rsidR="00886BB4" w:rsidRDefault="00886BB4" w:rsidP="00886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81C840D" w14:textId="77777777" w:rsidR="00886BB4" w:rsidRDefault="00886BB4" w:rsidP="00886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02BE29" w14:textId="77777777" w:rsidR="00886BB4" w:rsidRDefault="00886BB4" w:rsidP="00886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462A20" w14:textId="77777777" w:rsidR="00886BB4" w:rsidRPr="00680D2B" w:rsidRDefault="00886BB4" w:rsidP="00886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May 2021</w:t>
      </w:r>
    </w:p>
    <w:p w14:paraId="12598A09" w14:textId="03CAD170" w:rsidR="00BA00AB" w:rsidRPr="00886BB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86B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4EB1" w14:textId="77777777" w:rsidR="00886BB4" w:rsidRDefault="00886BB4" w:rsidP="009139A6">
      <w:r>
        <w:separator/>
      </w:r>
    </w:p>
  </w:endnote>
  <w:endnote w:type="continuationSeparator" w:id="0">
    <w:p w14:paraId="6DD937AA" w14:textId="77777777" w:rsidR="00886BB4" w:rsidRDefault="00886B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DB0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4BC0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0B0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135B8" w14:textId="77777777" w:rsidR="00886BB4" w:rsidRDefault="00886BB4" w:rsidP="009139A6">
      <w:r>
        <w:separator/>
      </w:r>
    </w:p>
  </w:footnote>
  <w:footnote w:type="continuationSeparator" w:id="0">
    <w:p w14:paraId="4DEABBAB" w14:textId="77777777" w:rsidR="00886BB4" w:rsidRDefault="00886B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D53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DD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E34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BB4"/>
    <w:rsid w:val="000666E0"/>
    <w:rsid w:val="002510B7"/>
    <w:rsid w:val="005C130B"/>
    <w:rsid w:val="00826F5C"/>
    <w:rsid w:val="00886BB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736F4"/>
  <w15:chartTrackingRefBased/>
  <w15:docId w15:val="{D60847E3-7AFD-41F4-A174-A380DDD2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2021-05-02T11:19:00Z</dcterms:created>
  <dcterms:modified xsi:type="dcterms:W3CDTF">2021-05-02T11:20:00Z</dcterms:modified>
</cp:coreProperties>
</file>